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C530F" w14:textId="5376DF92" w:rsidR="00BA00AB" w:rsidRDefault="00DF4D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Nicholas HAWBERK</w:t>
      </w:r>
      <w:r>
        <w:rPr>
          <w:rFonts w:ascii="Times New Roman" w:hAnsi="Times New Roman" w:cs="Times New Roman"/>
          <w:sz w:val="24"/>
          <w:szCs w:val="24"/>
        </w:rPr>
        <w:t xml:space="preserve">         (fl.1401)</w:t>
      </w:r>
    </w:p>
    <w:p w14:paraId="126BCB12" w14:textId="4C5A1BA6" w:rsidR="00DF4DA8" w:rsidRDefault="00DF4D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E38C4B" w14:textId="2F89DCAF" w:rsidR="00DF4DA8" w:rsidRDefault="00DF4D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E3EB55" w14:textId="4B9A5F84" w:rsidR="00DF4DA8" w:rsidRDefault="00DF4D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=2 Maud, who died in September 1400</w:t>
      </w:r>
    </w:p>
    <w:p w14:paraId="7C4F1A86" w14:textId="2BA56F9F" w:rsidR="00DF4DA8" w:rsidRDefault="00DF4D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(Ricardian XXVII p.132)</w:t>
      </w:r>
    </w:p>
    <w:p w14:paraId="04B7F12B" w14:textId="1FABC043" w:rsidR="00DF4DA8" w:rsidRDefault="00DF4D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FB8250" w14:textId="4D42B20F" w:rsidR="00DF4DA8" w:rsidRDefault="00DF4D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= 2 Joan, Lady Cobham.   (ibid.)</w:t>
      </w:r>
    </w:p>
    <w:p w14:paraId="12B5BC2C" w14:textId="6100ABD7" w:rsidR="00DF4DA8" w:rsidRDefault="00DF4D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CD385C" w14:textId="68F818C8" w:rsidR="00DF4DA8" w:rsidRDefault="00DF4D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DB9823" w14:textId="10A75AA0" w:rsidR="00DF4DA8" w:rsidRDefault="00DF4D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>He was granted the custody of his step-son, Richard Le Strange(q.v.).</w:t>
      </w:r>
    </w:p>
    <w:p w14:paraId="7F4C739A" w14:textId="506C5AD6" w:rsidR="00DF4DA8" w:rsidRDefault="00DF4D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67E5A6DF" w14:textId="703F9EC3" w:rsidR="00DF4DA8" w:rsidRDefault="00DF4D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BA924E" w14:textId="378B90BB" w:rsidR="00DF4DA8" w:rsidRDefault="00DF4DA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3C19F9" w14:textId="6BCA88FE" w:rsidR="00DF4DA8" w:rsidRPr="00DF4DA8" w:rsidRDefault="000D0C69" w:rsidP="009139A6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5 June 2022</w:t>
      </w:r>
    </w:p>
    <w:sectPr w:rsidR="00DF4DA8" w:rsidRPr="00DF4D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D187E" w14:textId="77777777" w:rsidR="00DF4DA8" w:rsidRDefault="00DF4DA8" w:rsidP="009139A6">
      <w:r>
        <w:separator/>
      </w:r>
    </w:p>
  </w:endnote>
  <w:endnote w:type="continuationSeparator" w:id="0">
    <w:p w14:paraId="7D1801B3" w14:textId="77777777" w:rsidR="00DF4DA8" w:rsidRDefault="00DF4D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9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A5E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CF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B0B2B" w14:textId="77777777" w:rsidR="00DF4DA8" w:rsidRDefault="00DF4DA8" w:rsidP="009139A6">
      <w:r>
        <w:separator/>
      </w:r>
    </w:p>
  </w:footnote>
  <w:footnote w:type="continuationSeparator" w:id="0">
    <w:p w14:paraId="6843647E" w14:textId="77777777" w:rsidR="00DF4DA8" w:rsidRDefault="00DF4D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6D4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455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3A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DA8"/>
    <w:rsid w:val="000666E0"/>
    <w:rsid w:val="000D0C6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F4DA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268ED"/>
  <w15:chartTrackingRefBased/>
  <w15:docId w15:val="{2348DF15-61B6-4CDA-B90F-48CB6D9AF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2022-06-05T20:30:00Z</dcterms:created>
  <dcterms:modified xsi:type="dcterms:W3CDTF">2022-06-05T20:36:00Z</dcterms:modified>
</cp:coreProperties>
</file>